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F80ED" w14:textId="77777777" w:rsidR="00E32555" w:rsidRDefault="00E32555" w:rsidP="00E32555">
      <w:pPr>
        <w:pStyle w:val="NoSpacing"/>
      </w:pPr>
      <w:r>
        <w:rPr>
          <w:u w:val="single"/>
        </w:rPr>
        <w:t>Robert SWYNHOWE</w:t>
      </w:r>
      <w:r>
        <w:t xml:space="preserve">    </w:t>
      </w:r>
      <w:proofErr w:type="gramStart"/>
      <w:r>
        <w:t xml:space="preserve">   (</w:t>
      </w:r>
      <w:proofErr w:type="gramEnd"/>
      <w:r>
        <w:t>fl.1400)</w:t>
      </w:r>
    </w:p>
    <w:p w14:paraId="3361F8C3" w14:textId="77777777" w:rsidR="00E32555" w:rsidRDefault="00E32555" w:rsidP="00E32555">
      <w:pPr>
        <w:pStyle w:val="NoSpacing"/>
      </w:pPr>
    </w:p>
    <w:p w14:paraId="5091238F" w14:textId="77777777" w:rsidR="00E32555" w:rsidRDefault="00E32555" w:rsidP="00E32555">
      <w:pPr>
        <w:pStyle w:val="NoSpacing"/>
      </w:pPr>
    </w:p>
    <w:p w14:paraId="6B0E132B" w14:textId="77777777" w:rsidR="00E32555" w:rsidRDefault="00E32555" w:rsidP="00E32555">
      <w:pPr>
        <w:pStyle w:val="NoSpacing"/>
      </w:pPr>
      <w:r>
        <w:t xml:space="preserve">  4 Sep.1400</w:t>
      </w:r>
      <w:r>
        <w:tab/>
        <w:t>He was granted 20 marks a year from the customs of Newcastle on Tyne.</w:t>
      </w:r>
    </w:p>
    <w:p w14:paraId="160239E2" w14:textId="77777777" w:rsidR="00E32555" w:rsidRDefault="00E32555" w:rsidP="00E32555">
      <w:pPr>
        <w:pStyle w:val="NoSpacing"/>
        <w:ind w:left="720" w:firstLine="720"/>
      </w:pPr>
      <w:r>
        <w:t>(C.P.R. 1399-1401 p.358)</w:t>
      </w:r>
    </w:p>
    <w:p w14:paraId="6E733DE2" w14:textId="77777777" w:rsidR="00E32555" w:rsidRDefault="00E32555" w:rsidP="00E32555">
      <w:pPr>
        <w:pStyle w:val="NoSpacing"/>
      </w:pPr>
    </w:p>
    <w:p w14:paraId="5619FC70" w14:textId="77777777" w:rsidR="00E32555" w:rsidRDefault="00E32555" w:rsidP="00E32555">
      <w:pPr>
        <w:pStyle w:val="NoSpacing"/>
      </w:pPr>
    </w:p>
    <w:p w14:paraId="3DF63FE9" w14:textId="77777777" w:rsidR="00E32555" w:rsidRDefault="00E32555" w:rsidP="00E32555">
      <w:pPr>
        <w:pStyle w:val="NoSpacing"/>
      </w:pPr>
      <w:r>
        <w:t>5 February 2013</w:t>
      </w:r>
    </w:p>
    <w:p w14:paraId="65BB3D51" w14:textId="77777777" w:rsidR="006B2F86" w:rsidRPr="00E71FC3" w:rsidRDefault="00E325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E1156" w14:textId="77777777" w:rsidR="00E32555" w:rsidRDefault="00E32555" w:rsidP="00E71FC3">
      <w:pPr>
        <w:spacing w:after="0" w:line="240" w:lineRule="auto"/>
      </w:pPr>
      <w:r>
        <w:separator/>
      </w:r>
    </w:p>
  </w:endnote>
  <w:endnote w:type="continuationSeparator" w:id="0">
    <w:p w14:paraId="1CAFD832" w14:textId="77777777" w:rsidR="00E32555" w:rsidRDefault="00E325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869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C2FA1" w14:textId="77777777" w:rsidR="00E32555" w:rsidRDefault="00E32555" w:rsidP="00E71FC3">
      <w:pPr>
        <w:spacing w:after="0" w:line="240" w:lineRule="auto"/>
      </w:pPr>
      <w:r>
        <w:separator/>
      </w:r>
    </w:p>
  </w:footnote>
  <w:footnote w:type="continuationSeparator" w:id="0">
    <w:p w14:paraId="3CDC8099" w14:textId="77777777" w:rsidR="00E32555" w:rsidRDefault="00E325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55"/>
    <w:rsid w:val="001A7C09"/>
    <w:rsid w:val="00577BD5"/>
    <w:rsid w:val="00656CBA"/>
    <w:rsid w:val="006A1F77"/>
    <w:rsid w:val="00733BE7"/>
    <w:rsid w:val="00AB52E8"/>
    <w:rsid w:val="00B16D3F"/>
    <w:rsid w:val="00BB41AC"/>
    <w:rsid w:val="00E325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A3256"/>
  <w15:chartTrackingRefBased/>
  <w15:docId w15:val="{F7F1E0A0-3144-495D-9073-AAE1B85B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2019-06-22T20:23:00Z</dcterms:created>
  <dcterms:modified xsi:type="dcterms:W3CDTF">2019-06-22T20:23:00Z</dcterms:modified>
</cp:coreProperties>
</file>